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C6470" w14:textId="0FBBBC3F" w:rsidR="00B37D3D" w:rsidRDefault="00E212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#137E</w:t>
      </w:r>
      <w:bookmarkStart w:id="0" w:name="_GoBack"/>
      <w:bookmarkEnd w:id="0"/>
      <w:r>
        <w:rPr>
          <w:b/>
          <w:i/>
          <w:noProof/>
          <w:sz w:val="28"/>
        </w:rPr>
        <w:tab/>
        <w:t>S2-200</w:t>
      </w:r>
      <w:r w:rsidR="00922599">
        <w:rPr>
          <w:b/>
          <w:i/>
          <w:noProof/>
          <w:sz w:val="28"/>
        </w:rPr>
        <w:t>1951</w:t>
      </w:r>
    </w:p>
    <w:p w14:paraId="1E35E692" w14:textId="77777777" w:rsidR="00B37D3D" w:rsidRDefault="00E212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24th Feb 2020 – 27th Feb 2020</w:t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(revision of S2-20XXXXX)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D3D" w14:paraId="3657AD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B2644" w14:textId="77777777" w:rsidR="00B37D3D" w:rsidRDefault="00E212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37D3D" w14:paraId="391FB2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AC90C" w14:textId="77777777" w:rsidR="00B37D3D" w:rsidRDefault="00E212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7D3D" w14:paraId="3744EA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A8EB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519BE9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E62EDB" w14:textId="77777777" w:rsidR="00B37D3D" w:rsidRDefault="00B37D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08464" w14:textId="77777777" w:rsidR="00B37D3D" w:rsidRDefault="00E212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2F03BB55" w14:textId="77777777" w:rsidR="00B37D3D" w:rsidRDefault="00E212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67EE6" w14:textId="64EB5504" w:rsidR="00B37D3D" w:rsidRDefault="009225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2100</w:t>
            </w:r>
          </w:p>
        </w:tc>
        <w:tc>
          <w:tcPr>
            <w:tcW w:w="709" w:type="dxa"/>
          </w:tcPr>
          <w:p w14:paraId="6EAF2148" w14:textId="77777777" w:rsidR="00B37D3D" w:rsidRDefault="00E21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CBE4B" w14:textId="77777777" w:rsidR="00B37D3D" w:rsidRDefault="00E212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3D15E4" w14:textId="77777777" w:rsidR="00B37D3D" w:rsidRDefault="00E21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DB315" w14:textId="77777777" w:rsidR="00B37D3D" w:rsidRDefault="00E21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4BEBA5" w14:textId="77777777" w:rsidR="00B37D3D" w:rsidRDefault="00B37D3D">
            <w:pPr>
              <w:pStyle w:val="CRCoverPage"/>
              <w:spacing w:after="0"/>
              <w:rPr>
                <w:noProof/>
              </w:rPr>
            </w:pPr>
          </w:p>
        </w:tc>
      </w:tr>
      <w:tr w:rsidR="00B37D3D" w14:paraId="1C9EBF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C2FB2" w14:textId="77777777" w:rsidR="00B37D3D" w:rsidRDefault="00B37D3D">
            <w:pPr>
              <w:pStyle w:val="CRCoverPage"/>
              <w:spacing w:after="0"/>
              <w:rPr>
                <w:noProof/>
              </w:rPr>
            </w:pPr>
          </w:p>
        </w:tc>
      </w:tr>
      <w:tr w:rsidR="00B37D3D" w14:paraId="45A870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7F9D7" w14:textId="77777777" w:rsidR="00B37D3D" w:rsidRDefault="00E212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37D3D" w14:paraId="7D5DE776" w14:textId="77777777">
        <w:tc>
          <w:tcPr>
            <w:tcW w:w="9641" w:type="dxa"/>
            <w:gridSpan w:val="9"/>
          </w:tcPr>
          <w:p w14:paraId="69F52A1F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8591E8" w14:textId="77777777" w:rsidR="00B37D3D" w:rsidRDefault="00B37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D3D" w14:paraId="6E5E5C76" w14:textId="77777777">
        <w:tc>
          <w:tcPr>
            <w:tcW w:w="2835" w:type="dxa"/>
          </w:tcPr>
          <w:p w14:paraId="1D3B2476" w14:textId="77777777" w:rsidR="00B37D3D" w:rsidRDefault="00E212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278AB" w14:textId="77777777" w:rsidR="00B37D3D" w:rsidRDefault="00E21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BFBA1" w14:textId="77777777" w:rsidR="00B37D3D" w:rsidRDefault="00B37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C14294" w14:textId="77777777" w:rsidR="00B37D3D" w:rsidRDefault="00E21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40D24" w14:textId="77777777" w:rsidR="00B37D3D" w:rsidRDefault="00B37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91523" w14:textId="77777777" w:rsidR="00B37D3D" w:rsidRDefault="00E21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CD19B" w14:textId="77777777" w:rsidR="00B37D3D" w:rsidRDefault="00B37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1204BF" w14:textId="77777777" w:rsidR="00B37D3D" w:rsidRDefault="00E21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CDA45" w14:textId="77777777" w:rsidR="00B37D3D" w:rsidRDefault="00E212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50DFB13" w14:textId="77777777" w:rsidR="00B37D3D" w:rsidRDefault="00B37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D3D" w14:paraId="04DF78B3" w14:textId="77777777">
        <w:tc>
          <w:tcPr>
            <w:tcW w:w="9640" w:type="dxa"/>
            <w:gridSpan w:val="11"/>
          </w:tcPr>
          <w:p w14:paraId="7465EA6E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698377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60C86" w14:textId="77777777" w:rsidR="00B37D3D" w:rsidRDefault="00E21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B2B93" w14:textId="59F70063" w:rsidR="00B37D3D" w:rsidRDefault="009225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Rapporteur Submission - </w:t>
            </w:r>
            <w:r w:rsidR="00E212BB">
              <w:t>Editorial update for ATSSS</w:t>
            </w:r>
          </w:p>
        </w:tc>
      </w:tr>
      <w:tr w:rsidR="00B37D3D" w14:paraId="37DC34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886B74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F3474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21CEA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E88DA6" w14:textId="77777777" w:rsidR="00B37D3D" w:rsidRDefault="00E21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EC956" w14:textId="323FEEA6" w:rsidR="00B37D3D" w:rsidRDefault="003E6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ZTE, </w:t>
            </w:r>
            <w:r w:rsidR="00E212BB">
              <w:rPr>
                <w:rFonts w:hint="eastAsia"/>
                <w:noProof/>
                <w:lang w:eastAsia="ko-KR"/>
              </w:rPr>
              <w:t>L</w:t>
            </w:r>
            <w:r w:rsidR="00E212BB">
              <w:rPr>
                <w:noProof/>
                <w:lang w:eastAsia="ko-KR"/>
              </w:rPr>
              <w:t>G Electronics</w:t>
            </w:r>
          </w:p>
        </w:tc>
      </w:tr>
      <w:tr w:rsidR="00B37D3D" w14:paraId="3A6743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B3F6F0" w14:textId="77777777" w:rsidR="00B37D3D" w:rsidRDefault="00E21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5122D" w14:textId="77777777" w:rsidR="00B37D3D" w:rsidRDefault="00E212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37D3D" w14:paraId="1F079F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826477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500AB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6423E0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903A9" w14:textId="77777777" w:rsidR="00B37D3D" w:rsidRDefault="00E21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E1434" w14:textId="77777777" w:rsidR="00B37D3D" w:rsidRDefault="00E212BB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0A9F65F" w14:textId="77777777" w:rsidR="00B37D3D" w:rsidRDefault="00B37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5D5F12" w14:textId="77777777" w:rsidR="00B37D3D" w:rsidRDefault="00E21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51719" w14:textId="77777777" w:rsidR="00B37D3D" w:rsidRDefault="00E21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2020-02-19</w:t>
            </w:r>
          </w:p>
        </w:tc>
      </w:tr>
      <w:tr w:rsidR="00B37D3D" w14:paraId="44C4C6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D7C6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419560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C8AE6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395952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4685F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445E2D4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55E02" w14:textId="77777777" w:rsidR="00B37D3D" w:rsidRDefault="00E21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2462BF" w14:textId="77777777" w:rsidR="00B37D3D" w:rsidRDefault="00E212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D0211" w14:textId="77777777" w:rsidR="00B37D3D" w:rsidRDefault="00B37D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5275C" w14:textId="77777777" w:rsidR="00B37D3D" w:rsidRDefault="00E212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BE74" w14:textId="77777777" w:rsidR="00B37D3D" w:rsidRDefault="00E21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37D3D" w14:paraId="54B3A6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FCAF8C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78020" w14:textId="77777777" w:rsidR="00B37D3D" w:rsidRDefault="00E212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2B259D" w14:textId="77777777" w:rsidR="00B37D3D" w:rsidRDefault="00E212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4ED7A4" w14:textId="77777777" w:rsidR="00B37D3D" w:rsidRDefault="00E212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37D3D" w14:paraId="3CC5F7E0" w14:textId="77777777">
        <w:tc>
          <w:tcPr>
            <w:tcW w:w="1843" w:type="dxa"/>
          </w:tcPr>
          <w:p w14:paraId="0AF78F69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455475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2048CA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33162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A2A63" w14:textId="77777777" w:rsidR="00B37D3D" w:rsidRDefault="00E212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ditorial update</w:t>
            </w:r>
          </w:p>
        </w:tc>
      </w:tr>
      <w:tr w:rsidR="00B37D3D" w14:paraId="32FDAA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7A0E3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FC96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B37D3D" w14:paraId="6234F4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4AA1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CEE76" w14:textId="77777777" w:rsidR="00B37D3D" w:rsidRDefault="00E212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Style of "Clause 4.22.10" is changed from H4 to H3</w:t>
            </w:r>
          </w:p>
        </w:tc>
      </w:tr>
      <w:tr w:rsidR="00B37D3D" w14:paraId="63559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3A85F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EFA50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665DA3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4DE21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71D4" w14:textId="77777777" w:rsidR="00B37D3D" w:rsidRDefault="00B37D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B37D3D" w14:paraId="064788C8" w14:textId="77777777">
        <w:tc>
          <w:tcPr>
            <w:tcW w:w="2694" w:type="dxa"/>
            <w:gridSpan w:val="2"/>
          </w:tcPr>
          <w:p w14:paraId="315D7054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B14BD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2B8BEF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70646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65F4" w14:textId="77777777" w:rsidR="00B37D3D" w:rsidRDefault="00E212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4.22.10</w:t>
            </w:r>
          </w:p>
        </w:tc>
      </w:tr>
      <w:tr w:rsidR="00B37D3D" w14:paraId="28BE3C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B4641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2EE56" w14:textId="77777777" w:rsidR="00B37D3D" w:rsidRDefault="00B37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D3D" w14:paraId="198773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BDDA6" w14:textId="77777777" w:rsidR="00B37D3D" w:rsidRDefault="00B37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2E061" w14:textId="77777777" w:rsidR="00B37D3D" w:rsidRDefault="00E21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C6B020" w14:textId="77777777" w:rsidR="00B37D3D" w:rsidRDefault="00E21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5F68A8" w14:textId="77777777" w:rsidR="00B37D3D" w:rsidRDefault="00B37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ED53E" w14:textId="77777777" w:rsidR="00B37D3D" w:rsidRDefault="00B37D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D3D" w14:paraId="5DA1D9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91E1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E6877" w14:textId="77777777" w:rsidR="00B37D3D" w:rsidRDefault="00B37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5D4B" w14:textId="77777777" w:rsidR="00B37D3D" w:rsidRDefault="00E21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619EBB3" w14:textId="77777777" w:rsidR="00B37D3D" w:rsidRDefault="00E21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4099E" w14:textId="77777777" w:rsidR="00B37D3D" w:rsidRDefault="00E212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D3D" w14:paraId="2B486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65B76" w14:textId="77777777" w:rsidR="00B37D3D" w:rsidRDefault="00E212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F80DA" w14:textId="77777777" w:rsidR="00B37D3D" w:rsidRDefault="00B37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F13DE" w14:textId="77777777" w:rsidR="00B37D3D" w:rsidRDefault="00E21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6A2257" w14:textId="77777777" w:rsidR="00B37D3D" w:rsidRDefault="00E212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40C4B" w14:textId="77777777" w:rsidR="00B37D3D" w:rsidRDefault="00E212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D3D" w14:paraId="37844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49D1C" w14:textId="77777777" w:rsidR="00B37D3D" w:rsidRDefault="00E212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BF9D0" w14:textId="77777777" w:rsidR="00B37D3D" w:rsidRDefault="00B37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B74B5" w14:textId="77777777" w:rsidR="00B37D3D" w:rsidRDefault="00E21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C91CEB" w14:textId="77777777" w:rsidR="00B37D3D" w:rsidRDefault="00E212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7430D" w14:textId="77777777" w:rsidR="00B37D3D" w:rsidRDefault="00E212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D3D" w14:paraId="03FFA0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2BDBE" w14:textId="77777777" w:rsidR="00B37D3D" w:rsidRDefault="00B37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60D78" w14:textId="77777777" w:rsidR="00B37D3D" w:rsidRDefault="00B37D3D">
            <w:pPr>
              <w:pStyle w:val="CRCoverPage"/>
              <w:spacing w:after="0"/>
              <w:rPr>
                <w:noProof/>
              </w:rPr>
            </w:pPr>
          </w:p>
        </w:tc>
      </w:tr>
      <w:tr w:rsidR="00B37D3D" w14:paraId="3758F6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FAAC7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74E70" w14:textId="77777777" w:rsidR="00B37D3D" w:rsidRDefault="00B37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D3D" w14:paraId="314652C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E3348" w14:textId="77777777" w:rsidR="00B37D3D" w:rsidRDefault="00B37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0238B5" w14:textId="77777777" w:rsidR="00B37D3D" w:rsidRDefault="00B37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D3D" w14:paraId="515896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303D2" w14:textId="77777777" w:rsidR="00B37D3D" w:rsidRDefault="00E21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67378" w14:textId="77777777" w:rsidR="00B37D3D" w:rsidRDefault="00B37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A16991" w14:textId="77777777" w:rsidR="00B37D3D" w:rsidRDefault="00B37D3D">
      <w:pPr>
        <w:pStyle w:val="CRCoverPage"/>
        <w:spacing w:after="0"/>
        <w:rPr>
          <w:noProof/>
          <w:sz w:val="8"/>
          <w:szCs w:val="8"/>
        </w:rPr>
      </w:pPr>
    </w:p>
    <w:p w14:paraId="215BB71F" w14:textId="77777777" w:rsidR="00B37D3D" w:rsidRDefault="00B37D3D">
      <w:pPr>
        <w:rPr>
          <w:noProof/>
        </w:rPr>
        <w:sectPr w:rsidR="00B37D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CD2C3" w14:textId="77777777" w:rsidR="00B37D3D" w:rsidRDefault="00B37D3D">
      <w:pPr>
        <w:rPr>
          <w:noProof/>
        </w:rPr>
      </w:pPr>
    </w:p>
    <w:p w14:paraId="737E6D03" w14:textId="77777777" w:rsidR="00B37D3D" w:rsidRDefault="00E212B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428F4B0" w14:textId="77777777" w:rsidR="00B37D3D" w:rsidRDefault="00B37D3D">
      <w:pPr>
        <w:rPr>
          <w:noProof/>
        </w:rPr>
      </w:pPr>
    </w:p>
    <w:p w14:paraId="423FF3A8" w14:textId="77777777" w:rsidR="00B37D3D" w:rsidRDefault="00E212BB">
      <w:pPr>
        <w:pStyle w:val="Heading3"/>
        <w:pPrChange w:id="3" w:author="Myungjune@LGE" w:date="2020-02-05T14:06:00Z">
          <w:pPr>
            <w:pStyle w:val="Heading4"/>
          </w:pPr>
        </w:pPrChange>
      </w:pPr>
      <w:bookmarkStart w:id="4" w:name="_Toc27895012"/>
      <w:r>
        <w:t>4.22.</w:t>
      </w:r>
      <w:commentRangeStart w:id="5"/>
      <w:r>
        <w:t>10</w:t>
      </w:r>
      <w:commentRangeEnd w:id="5"/>
      <w:r>
        <w:rPr>
          <w:rStyle w:val="CommentReference"/>
          <w:rFonts w:ascii="Times New Roman" w:hAnsi="Times New Roman"/>
        </w:rPr>
        <w:commentReference w:id="5"/>
      </w:r>
      <w:r>
        <w:tab/>
        <w:t>MA PDU Session Release</w:t>
      </w:r>
      <w:bookmarkEnd w:id="4"/>
    </w:p>
    <w:p w14:paraId="2A734734" w14:textId="77777777" w:rsidR="00B37D3D" w:rsidRDefault="00B37D3D"/>
    <w:p w14:paraId="237F6132" w14:textId="77777777" w:rsidR="00B37D3D" w:rsidRDefault="00E212B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8C083B1" w14:textId="77777777" w:rsidR="00B37D3D" w:rsidRDefault="00B37D3D">
      <w:pPr>
        <w:rPr>
          <w:noProof/>
        </w:rPr>
      </w:pPr>
    </w:p>
    <w:p w14:paraId="3C8916E9" w14:textId="77777777" w:rsidR="00B37D3D" w:rsidRDefault="00B37D3D">
      <w:pPr>
        <w:rPr>
          <w:noProof/>
        </w:rPr>
      </w:pPr>
    </w:p>
    <w:sectPr w:rsidR="00B37D3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Myungjune@LGE" w:date="2020-02-05T14:06:00Z" w:initials="m">
    <w:p w14:paraId="7240BAEA" w14:textId="77777777" w:rsidR="00B37D3D" w:rsidRDefault="00E212B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S</w:t>
      </w:r>
      <w:r>
        <w:rPr>
          <w:lang w:eastAsia="ko-KR"/>
        </w:rPr>
        <w:t>type chage from H4 to H3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40BA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40BAEA" w16cid:durableId="21E4611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729E8" w14:textId="77777777" w:rsidR="00751E3F" w:rsidRDefault="00751E3F">
      <w:r>
        <w:separator/>
      </w:r>
    </w:p>
  </w:endnote>
  <w:endnote w:type="continuationSeparator" w:id="0">
    <w:p w14:paraId="2A816C63" w14:textId="77777777" w:rsidR="00751E3F" w:rsidRDefault="0075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5776C" w14:textId="77777777" w:rsidR="00751E3F" w:rsidRDefault="00751E3F">
      <w:r>
        <w:separator/>
      </w:r>
    </w:p>
  </w:footnote>
  <w:footnote w:type="continuationSeparator" w:id="0">
    <w:p w14:paraId="4DC1EB74" w14:textId="77777777" w:rsidR="00751E3F" w:rsidRDefault="0075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0A626" w14:textId="77777777" w:rsidR="00B37D3D" w:rsidRDefault="00E212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5595F" w14:textId="77777777" w:rsidR="00B37D3D" w:rsidRDefault="00B37D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4EF2E" w14:textId="77777777" w:rsidR="00B37D3D" w:rsidRDefault="00E212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94185" w14:textId="77777777" w:rsidR="00B37D3D" w:rsidRDefault="00B37D3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D3D"/>
    <w:rsid w:val="003E60BF"/>
    <w:rsid w:val="0051779B"/>
    <w:rsid w:val="00751E3F"/>
    <w:rsid w:val="00922599"/>
    <w:rsid w:val="00B37D3D"/>
    <w:rsid w:val="00C42F64"/>
    <w:rsid w:val="00E2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84C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B17C0-FA35-4773-8ECE-7323EE6E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1900-01-01T08:00:00Z</cp:lastPrinted>
  <dcterms:created xsi:type="dcterms:W3CDTF">2020-02-17T06:54:00Z</dcterms:created>
  <dcterms:modified xsi:type="dcterms:W3CDTF">2020-02-17T07:16:00Z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S2-2000648</vt:lpwstr>
  </property>
  <property fmtid="{D5CDD505-2E9C-101B-9397-08002B2CF9AE}" pid="10" name="Spec#">
    <vt:lpwstr>23.502</vt:lpwstr>
  </property>
  <property fmtid="{D5CDD505-2E9C-101B-9397-08002B2CF9AE}" pid="11" name="Cr#">
    <vt:lpwstr>2045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Service operation to notify unavailability of non-3GPP access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F</vt:lpwstr>
  </property>
  <property fmtid="{D5CDD505-2E9C-101B-9397-08002B2CF9AE}" pid="19" name="ResDate">
    <vt:lpwstr>2020-01-07</vt:lpwstr>
  </property>
  <property fmtid="{D5CDD505-2E9C-101B-9397-08002B2CF9AE}" pid="20" name="Release">
    <vt:lpwstr>Rel-16</vt:lpwstr>
  </property>
</Properties>
</file>